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328D9" w14:textId="01779B63" w:rsidR="00D32C2C" w:rsidRDefault="00D32C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SHIPMAN</w:t>
      </w:r>
      <w:r>
        <w:rPr>
          <w:rFonts w:ascii="Times New Roman" w:hAnsi="Times New Roman" w:cs="Times New Roman"/>
          <w:sz w:val="24"/>
          <w:szCs w:val="24"/>
        </w:rPr>
        <w:t xml:space="preserve">       (d.1508)</w:t>
      </w:r>
    </w:p>
    <w:p w14:paraId="6490D358" w14:textId="705BBD9A" w:rsidR="00D32C2C" w:rsidRDefault="00D32C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Lowdham.</w:t>
      </w:r>
    </w:p>
    <w:p w14:paraId="0A85C10C" w14:textId="484BA5D4" w:rsidR="00D32C2C" w:rsidRDefault="00D32C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257FE6" w14:textId="4EA851C7" w:rsidR="00D32C2C" w:rsidRDefault="00D32C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56141D" w14:textId="69E3F8A6" w:rsidR="00D32C2C" w:rsidRDefault="00D32C2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Feb.1508</w:t>
      </w:r>
      <w:r>
        <w:rPr>
          <w:rFonts w:ascii="Times New Roman" w:hAnsi="Times New Roman" w:cs="Times New Roman"/>
          <w:sz w:val="24"/>
          <w:szCs w:val="24"/>
        </w:rPr>
        <w:tab/>
        <w:t>He made his Will.   (</w:t>
      </w:r>
      <w:r w:rsidR="006937A3">
        <w:rPr>
          <w:rFonts w:ascii="Times New Roman" w:hAnsi="Times New Roman" w:cs="Times New Roman"/>
          <w:sz w:val="24"/>
          <w:szCs w:val="24"/>
        </w:rPr>
        <w:t>W.Y.R. p.150)</w:t>
      </w:r>
    </w:p>
    <w:p w14:paraId="69C6D969" w14:textId="1787D8E7" w:rsidR="006937A3" w:rsidRDefault="006937A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198CB91" w14:textId="6DC6559C" w:rsidR="006937A3" w:rsidRDefault="006937A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CF3D00" w14:textId="6564289A" w:rsidR="006937A3" w:rsidRDefault="006937A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7682AC" w14:textId="4135DE1B" w:rsidR="006937A3" w:rsidRPr="00D32C2C" w:rsidRDefault="006937A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June 2022</w:t>
      </w:r>
    </w:p>
    <w:sectPr w:rsidR="006937A3" w:rsidRPr="00D32C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6F056" w14:textId="77777777" w:rsidR="00024CEF" w:rsidRDefault="00024CEF" w:rsidP="009139A6">
      <w:r>
        <w:separator/>
      </w:r>
    </w:p>
  </w:endnote>
  <w:endnote w:type="continuationSeparator" w:id="0">
    <w:p w14:paraId="415FEB00" w14:textId="77777777" w:rsidR="00024CEF" w:rsidRDefault="00024C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C0F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6FC6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30F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D182B" w14:textId="77777777" w:rsidR="00024CEF" w:rsidRDefault="00024CEF" w:rsidP="009139A6">
      <w:r>
        <w:separator/>
      </w:r>
    </w:p>
  </w:footnote>
  <w:footnote w:type="continuationSeparator" w:id="0">
    <w:p w14:paraId="4386194C" w14:textId="77777777" w:rsidR="00024CEF" w:rsidRDefault="00024C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AFD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E4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2D2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CEF"/>
    <w:rsid w:val="00024CEF"/>
    <w:rsid w:val="000666E0"/>
    <w:rsid w:val="002510B7"/>
    <w:rsid w:val="005C130B"/>
    <w:rsid w:val="006937A3"/>
    <w:rsid w:val="00826F5C"/>
    <w:rsid w:val="009139A6"/>
    <w:rsid w:val="009448BB"/>
    <w:rsid w:val="00A3176C"/>
    <w:rsid w:val="00AE65F8"/>
    <w:rsid w:val="00BA00AB"/>
    <w:rsid w:val="00CB4ED9"/>
    <w:rsid w:val="00D32C2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59944"/>
  <w15:chartTrackingRefBased/>
  <w15:docId w15:val="{EA86B6E0-BCBF-490B-9086-D0002A4B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2022-06-30T19:28:00Z</dcterms:created>
  <dcterms:modified xsi:type="dcterms:W3CDTF">2022-06-30T20:15:00Z</dcterms:modified>
</cp:coreProperties>
</file>